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069C1" w14:textId="77777777" w:rsidR="000C3E82" w:rsidRDefault="000C3E82" w:rsidP="000C3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Wolston BROWNE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5035E40F" w14:textId="77777777" w:rsidR="000C3E82" w:rsidRDefault="000C3E82" w:rsidP="000C3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University College, Oxford University.</w:t>
      </w:r>
    </w:p>
    <w:p w14:paraId="3E7AF036" w14:textId="77777777" w:rsidR="000C3E82" w:rsidRDefault="000C3E82" w:rsidP="000C3E82">
      <w:pPr>
        <w:pStyle w:val="NoSpacing"/>
        <w:rPr>
          <w:rFonts w:cs="Times New Roman"/>
          <w:szCs w:val="24"/>
        </w:rPr>
      </w:pPr>
    </w:p>
    <w:p w14:paraId="0D5E1C84" w14:textId="77777777" w:rsidR="000C3E82" w:rsidRDefault="000C3E82" w:rsidP="000C3E82">
      <w:pPr>
        <w:pStyle w:val="NoSpacing"/>
        <w:rPr>
          <w:rFonts w:cs="Times New Roman"/>
          <w:szCs w:val="24"/>
        </w:rPr>
      </w:pPr>
    </w:p>
    <w:p w14:paraId="6E789FB5" w14:textId="77777777" w:rsidR="000C3E82" w:rsidRDefault="000C3E82" w:rsidP="000C3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1450</w:t>
      </w:r>
      <w:r>
        <w:rPr>
          <w:rFonts w:cs="Times New Roman"/>
          <w:szCs w:val="24"/>
        </w:rPr>
        <w:tab/>
        <w:t>Proctor.</w:t>
      </w:r>
    </w:p>
    <w:p w14:paraId="2493E5F5" w14:textId="77777777" w:rsidR="000C3E82" w:rsidRDefault="000C3E82" w:rsidP="000C3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p.34)</w:t>
      </w:r>
    </w:p>
    <w:p w14:paraId="58E99D94" w14:textId="77777777" w:rsidR="000C3E82" w:rsidRDefault="000C3E82" w:rsidP="000C3E82">
      <w:pPr>
        <w:pStyle w:val="NoSpacing"/>
        <w:rPr>
          <w:rFonts w:cs="Times New Roman"/>
          <w:szCs w:val="24"/>
        </w:rPr>
      </w:pPr>
    </w:p>
    <w:p w14:paraId="154F0BBD" w14:textId="77777777" w:rsidR="000C3E82" w:rsidRDefault="000C3E82" w:rsidP="000C3E82">
      <w:pPr>
        <w:pStyle w:val="NoSpacing"/>
        <w:rPr>
          <w:rFonts w:cs="Times New Roman"/>
          <w:szCs w:val="24"/>
        </w:rPr>
      </w:pPr>
    </w:p>
    <w:p w14:paraId="14820464" w14:textId="77777777" w:rsidR="000C3E82" w:rsidRDefault="000C3E82" w:rsidP="000C3E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November 2024</w:t>
      </w:r>
    </w:p>
    <w:p w14:paraId="764824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93082" w14:textId="77777777" w:rsidR="000C3E82" w:rsidRDefault="000C3E82" w:rsidP="009139A6">
      <w:r>
        <w:separator/>
      </w:r>
    </w:p>
  </w:endnote>
  <w:endnote w:type="continuationSeparator" w:id="0">
    <w:p w14:paraId="58AAA46E" w14:textId="77777777" w:rsidR="000C3E82" w:rsidRDefault="000C3E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86A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29D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BB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C9855" w14:textId="77777777" w:rsidR="000C3E82" w:rsidRDefault="000C3E82" w:rsidP="009139A6">
      <w:r>
        <w:separator/>
      </w:r>
    </w:p>
  </w:footnote>
  <w:footnote w:type="continuationSeparator" w:id="0">
    <w:p w14:paraId="4093A031" w14:textId="77777777" w:rsidR="000C3E82" w:rsidRDefault="000C3E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23B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E43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0D1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82"/>
    <w:rsid w:val="000666E0"/>
    <w:rsid w:val="000C3E82"/>
    <w:rsid w:val="0022553C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2877"/>
  <w15:chartTrackingRefBased/>
  <w15:docId w15:val="{2D7AC673-CB99-43F0-9924-67C7DAA7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2024-11-07T21:12:00Z</dcterms:created>
  <dcterms:modified xsi:type="dcterms:W3CDTF">2024-11-07T21:12:00Z</dcterms:modified>
</cp:coreProperties>
</file>